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09B" w:rsidRPr="00951D06" w:rsidRDefault="00967745" w:rsidP="00E1109B">
      <w:pPr>
        <w:tabs>
          <w:tab w:val="left" w:pos="3600"/>
        </w:tabs>
        <w:spacing w:before="520" w:after="60" w:line="420" w:lineRule="exact"/>
        <w:rPr>
          <w:rFonts w:ascii="TH SarabunPSK" w:hAnsi="TH SarabunPSK" w:cs="TH SarabunPSK"/>
          <w:b/>
          <w:bCs/>
          <w:spacing w:val="-20"/>
          <w:sz w:val="58"/>
          <w:szCs w:val="58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55680" behindDoc="1" locked="0" layoutInCell="1" allowOverlap="1" wp14:anchorId="7DAC991A" wp14:editId="617A7D58">
            <wp:simplePos x="0" y="0"/>
            <wp:positionH relativeFrom="column">
              <wp:posOffset>-3810</wp:posOffset>
            </wp:positionH>
            <wp:positionV relativeFrom="paragraph">
              <wp:align>inside</wp:align>
            </wp:positionV>
            <wp:extent cx="489585" cy="538480"/>
            <wp:effectExtent l="19050" t="0" r="5715" b="0"/>
            <wp:wrapNone/>
            <wp:docPr id="28" name="Picture 28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krut_s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53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109B" w:rsidRPr="009C74E1">
        <w:rPr>
          <w:rFonts w:ascii="TH SarabunPSK" w:hAnsi="TH SarabunPSK" w:cs="TH SarabunPSK"/>
        </w:rPr>
        <w:tab/>
      </w:r>
      <w:r w:rsidR="00E1109B" w:rsidRPr="00951D06">
        <w:rPr>
          <w:rFonts w:ascii="TH SarabunPSK" w:hAnsi="TH SarabunPSK" w:cs="TH SarabunPSK"/>
          <w:b/>
          <w:bCs/>
          <w:spacing w:val="-20"/>
          <w:sz w:val="58"/>
          <w:szCs w:val="58"/>
          <w:cs/>
        </w:rPr>
        <w:t>บันทึกข้อความ</w:t>
      </w:r>
      <w:r w:rsidR="00C64CA0">
        <w:rPr>
          <w:rFonts w:ascii="TH SarabunPSK" w:hAnsi="TH SarabunPSK" w:cs="TH SarabunPSK" w:hint="cs"/>
          <w:b/>
          <w:bCs/>
          <w:spacing w:val="-20"/>
          <w:sz w:val="58"/>
          <w:szCs w:val="58"/>
          <w:cs/>
        </w:rPr>
        <w:t xml:space="preserve"> </w:t>
      </w:r>
    </w:p>
    <w:p w:rsidR="00E1109B" w:rsidRPr="00FB3EF2" w:rsidRDefault="00144F4B" w:rsidP="00E1109B">
      <w:pPr>
        <w:tabs>
          <w:tab w:val="left" w:pos="9000"/>
        </w:tabs>
        <w:rPr>
          <w:rFonts w:ascii="TH SarabunPSK" w:hAnsi="TH SarabunPSK" w:cs="TH SarabunPSK"/>
          <w:noProof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277F66" wp14:editId="0D4F2B26">
                <wp:simplePos x="0" y="0"/>
                <wp:positionH relativeFrom="column">
                  <wp:posOffset>831215</wp:posOffset>
                </wp:positionH>
                <wp:positionV relativeFrom="paragraph">
                  <wp:posOffset>240665</wp:posOffset>
                </wp:positionV>
                <wp:extent cx="4908550" cy="0"/>
                <wp:effectExtent l="0" t="0" r="6350" b="19050"/>
                <wp:wrapNone/>
                <wp:docPr id="4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0855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45pt,18.95pt" to="451.9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">
                <v:stroke dashstyle="1 1" endcap="round"/>
              </v:line>
            </w:pict>
          </mc:Fallback>
        </mc:AlternateContent>
      </w:r>
      <w:r w:rsidR="00E1109B" w:rsidRPr="00951D06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="00E1109B" w:rsidRPr="00FB3E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1109B" w:rsidRPr="00FB3EF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E32F1"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สำนักงานสาธารณสุขจังหวัดพะเยา</w:t>
      </w:r>
      <w:r w:rsidR="008E0F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0F40">
        <w:rPr>
          <w:rFonts w:ascii="TH SarabunPSK" w:hAnsi="TH SarabunPSK" w:cs="TH SarabunPSK" w:hint="cs"/>
          <w:sz w:val="32"/>
          <w:szCs w:val="32"/>
          <w:cs/>
        </w:rPr>
        <w:t>กลุ่มงานนิติการ</w:t>
      </w:r>
      <w:r w:rsidR="00E1109B" w:rsidRPr="00FB3EF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C4718">
        <w:rPr>
          <w:rFonts w:ascii="TH SarabunIT๙" w:hAnsi="TH SarabunIT๙" w:cs="TH SarabunIT๙"/>
          <w:sz w:val="32"/>
          <w:szCs w:val="32"/>
          <w:cs/>
        </w:rPr>
        <w:t xml:space="preserve">โทร </w:t>
      </w:r>
      <w:r w:rsidR="009A7F33" w:rsidRPr="009A7F33">
        <w:rPr>
          <w:rFonts w:ascii="TH SarabunIT๙" w:hAnsi="TH SarabunIT๙" w:cs="TH SarabunIT๙"/>
          <w:sz w:val="32"/>
          <w:szCs w:val="32"/>
          <w:cs/>
        </w:rPr>
        <w:t>0</w:t>
      </w:r>
      <w:r w:rsidR="00BE32F1">
        <w:rPr>
          <w:rFonts w:ascii="TH SarabunIT๙" w:hAnsi="TH SarabunIT๙" w:cs="TH SarabunIT๙" w:hint="cs"/>
          <w:sz w:val="32"/>
          <w:szCs w:val="32"/>
          <w:cs/>
        </w:rPr>
        <w:t xml:space="preserve"> 5440 9182</w:t>
      </w:r>
      <w:r w:rsidR="00C64C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E32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1109B" w:rsidRPr="00C87E7C" w:rsidRDefault="00C831F8" w:rsidP="00E1109B">
      <w:pPr>
        <w:tabs>
          <w:tab w:val="left" w:pos="4500"/>
          <w:tab w:val="left" w:pos="900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AC649A4" wp14:editId="34040766">
                <wp:simplePos x="0" y="0"/>
                <wp:positionH relativeFrom="column">
                  <wp:posOffset>113628</wp:posOffset>
                </wp:positionH>
                <wp:positionV relativeFrom="paragraph">
                  <wp:posOffset>242570</wp:posOffset>
                </wp:positionV>
                <wp:extent cx="2743200" cy="0"/>
                <wp:effectExtent l="0" t="0" r="0" b="19050"/>
                <wp:wrapNone/>
                <wp:docPr id="3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95pt,19.1pt" to="224.9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">
                <v:stroke dashstyle="1 1" endcap="round"/>
              </v:line>
            </w:pict>
          </mc:Fallback>
        </mc:AlternateContent>
      </w:r>
      <w:r w:rsidR="00DB4C0D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958488D" wp14:editId="6AE41353">
                <wp:simplePos x="0" y="0"/>
                <wp:positionH relativeFrom="column">
                  <wp:posOffset>3168015</wp:posOffset>
                </wp:positionH>
                <wp:positionV relativeFrom="paragraph">
                  <wp:posOffset>252095</wp:posOffset>
                </wp:positionV>
                <wp:extent cx="2571750" cy="0"/>
                <wp:effectExtent l="0" t="0" r="19050" b="19050"/>
                <wp:wrapNone/>
                <wp:docPr id="2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7175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45pt,19.85pt" to="451.9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">
                <v:stroke dashstyle="1 1" endcap="round"/>
              </v:line>
            </w:pict>
          </mc:Fallback>
        </mc:AlternateContent>
      </w:r>
      <w:r w:rsidR="00E1109B" w:rsidRPr="00951D06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="00B5543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E32F1">
        <w:rPr>
          <w:rFonts w:ascii="TH SarabunIT๙" w:hAnsi="TH SarabunIT๙" w:cs="TH SarabunIT๙" w:hint="cs"/>
          <w:sz w:val="32"/>
          <w:szCs w:val="32"/>
          <w:cs/>
        </w:rPr>
        <w:t>พย 0032.007.1</w:t>
      </w:r>
      <w:r w:rsidR="00DB489D" w:rsidRPr="00DB489D">
        <w:rPr>
          <w:rFonts w:ascii="TH SarabunIT๙" w:hAnsi="TH SarabunIT๙" w:cs="TH SarabunIT๙"/>
          <w:sz w:val="32"/>
          <w:szCs w:val="32"/>
        </w:rPr>
        <w:t>/</w:t>
      </w:r>
      <w:r w:rsidR="00E1109B" w:rsidRPr="004B4D7E">
        <w:rPr>
          <w:rFonts w:ascii="TH SarabunPSK" w:hAnsi="TH SarabunPSK" w:cs="TH SarabunPSK"/>
          <w:b/>
          <w:bCs/>
          <w:sz w:val="38"/>
          <w:szCs w:val="38"/>
          <w:cs/>
        </w:rPr>
        <w:tab/>
      </w:r>
      <w:r w:rsidR="00E1109B" w:rsidRPr="00951D06">
        <w:rPr>
          <w:rFonts w:ascii="TH SarabunPSK" w:hAnsi="TH SarabunPSK" w:cs="TH SarabunPSK"/>
          <w:b/>
          <w:bCs/>
          <w:sz w:val="40"/>
          <w:szCs w:val="40"/>
          <w:cs/>
        </w:rPr>
        <w:t>วันที่</w:t>
      </w:r>
      <w:r w:rsidR="008A6B4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E0B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B75B6" w:rsidRPr="007C366B" w:rsidRDefault="00F1023D" w:rsidP="00354C92">
      <w:pPr>
        <w:rPr>
          <w:rFonts w:ascii="TH SarabunIT๙" w:hAnsi="TH SarabunIT๙" w:cs="TH SarabunIT๙"/>
          <w:color w:val="000000" w:themeColor="text1"/>
          <w:spacing w:val="-16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A627B8D" wp14:editId="4F2A8CD7">
                <wp:simplePos x="0" y="0"/>
                <wp:positionH relativeFrom="column">
                  <wp:posOffset>329565</wp:posOffset>
                </wp:positionH>
                <wp:positionV relativeFrom="paragraph">
                  <wp:posOffset>244475</wp:posOffset>
                </wp:positionV>
                <wp:extent cx="5441950" cy="0"/>
                <wp:effectExtent l="0" t="0" r="6350" b="19050"/>
                <wp:wrapNone/>
                <wp:docPr id="1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195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95pt,19.25pt" to="454.4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">
                <v:stroke dashstyle="1 1" endcap="round"/>
              </v:line>
            </w:pict>
          </mc:Fallback>
        </mc:AlternateContent>
      </w:r>
      <w:r w:rsidR="00E1109B" w:rsidRPr="00DB4C0D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เรื่อง</w:t>
      </w:r>
      <w:r w:rsidR="00B5543A" w:rsidRPr="00DB4C0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="007C366B">
        <w:rPr>
          <w:rFonts w:ascii="TH SarabunIT๙" w:hAnsi="TH SarabunIT๙" w:cs="TH SarabunIT๙" w:hint="cs"/>
          <w:color w:val="000000" w:themeColor="text1"/>
          <w:spacing w:val="-16"/>
          <w:sz w:val="32"/>
          <w:szCs w:val="32"/>
          <w:cs/>
        </w:rPr>
        <w:t>ขออนุ</w:t>
      </w:r>
      <w:r w:rsidR="00F22179">
        <w:rPr>
          <w:rFonts w:ascii="TH SarabunIT๙" w:hAnsi="TH SarabunIT๙" w:cs="TH SarabunIT๙" w:hint="cs"/>
          <w:color w:val="000000" w:themeColor="text1"/>
          <w:spacing w:val="-16"/>
          <w:sz w:val="32"/>
          <w:szCs w:val="32"/>
          <w:cs/>
          <w:lang w:val="en-GB"/>
        </w:rPr>
        <w:t>มัติ</w:t>
      </w:r>
      <w:r w:rsidR="00F75DC9">
        <w:rPr>
          <w:rFonts w:ascii="TH SarabunIT๙" w:hAnsi="TH SarabunIT๙" w:cs="TH SarabunIT๙" w:hint="cs"/>
          <w:color w:val="000000" w:themeColor="text1"/>
          <w:spacing w:val="-16"/>
          <w:sz w:val="32"/>
          <w:szCs w:val="32"/>
          <w:cs/>
        </w:rPr>
        <w:t>เบิกเงิน</w:t>
      </w:r>
      <w:r w:rsidR="00F22179">
        <w:rPr>
          <w:rFonts w:ascii="TH SarabunIT๙" w:hAnsi="TH SarabunIT๙" w:cs="TH SarabunIT๙" w:hint="cs"/>
          <w:color w:val="000000" w:themeColor="text1"/>
          <w:spacing w:val="-16"/>
          <w:sz w:val="32"/>
          <w:szCs w:val="32"/>
          <w:cs/>
        </w:rPr>
        <w:t>ปฏิบัติงานนอกเวลาราชการ</w:t>
      </w:r>
    </w:p>
    <w:p w:rsidR="00E1109B" w:rsidRPr="00B80B01" w:rsidRDefault="00E1109B" w:rsidP="00E1109B">
      <w:pPr>
        <w:spacing w:before="120"/>
        <w:ind w:left="720" w:hanging="72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B80B01">
        <w:rPr>
          <w:rFonts w:ascii="TH SarabunPSK" w:hAnsi="TH SarabunPSK" w:cs="TH SarabunPSK"/>
          <w:sz w:val="32"/>
          <w:szCs w:val="32"/>
          <w:cs/>
        </w:rPr>
        <w:t>เรียน</w:t>
      </w:r>
      <w:r w:rsidR="00B5543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C366B">
        <w:rPr>
          <w:rFonts w:ascii="TH SarabunPSK" w:hAnsi="TH SarabunPSK" w:cs="TH SarabunPSK" w:hint="cs"/>
          <w:sz w:val="32"/>
          <w:szCs w:val="32"/>
          <w:cs/>
        </w:rPr>
        <w:t>นายแพทย์สาธารณสุขจังหวัดพะเยา</w:t>
      </w:r>
      <w:r w:rsidR="00C64CA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6B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16DE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725B2" w:rsidRDefault="00F75DC9" w:rsidP="00D725B2">
      <w:pPr>
        <w:pStyle w:val="ac"/>
        <w:spacing w:before="120"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F75DC9">
        <w:rPr>
          <w:rFonts w:ascii="TH SarabunIT๙" w:hAnsi="TH SarabunIT๙" w:cs="TH SarabunIT๙"/>
          <w:sz w:val="32"/>
          <w:szCs w:val="32"/>
          <w:cs/>
        </w:rPr>
        <w:t>ตามบันทึกข้อความ</w:t>
      </w:r>
      <w:r w:rsidRPr="008E0F40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ที่ </w:t>
      </w:r>
      <w:r w:rsidR="004B7047" w:rsidRPr="008E0F40">
        <w:rPr>
          <w:rFonts w:ascii="TH SarabunIT๙" w:hAnsi="TH SarabunIT๙" w:cs="TH SarabunIT๙"/>
          <w:color w:val="FF0000"/>
          <w:sz w:val="32"/>
          <w:szCs w:val="32"/>
          <w:cs/>
        </w:rPr>
        <w:t>พย.๐๐๓๒.๐๐</w:t>
      </w:r>
      <w:r w:rsidR="004B7047" w:rsidRPr="008E0F40">
        <w:rPr>
          <w:rFonts w:ascii="TH SarabunIT๙" w:hAnsi="TH SarabunIT๙" w:cs="TH SarabunIT๙" w:hint="cs"/>
          <w:color w:val="FF0000"/>
          <w:sz w:val="32"/>
          <w:szCs w:val="32"/>
          <w:cs/>
        </w:rPr>
        <w:t>7.1</w:t>
      </w:r>
      <w:r w:rsidR="004B7047" w:rsidRPr="008E0F40">
        <w:rPr>
          <w:rFonts w:ascii="TH SarabunIT๙" w:hAnsi="TH SarabunIT๙" w:cs="TH SarabunIT๙"/>
          <w:color w:val="FF0000"/>
          <w:sz w:val="32"/>
          <w:szCs w:val="32"/>
          <w:cs/>
        </w:rPr>
        <w:t>/</w:t>
      </w:r>
      <w:r w:rsidR="004B7047" w:rsidRPr="008E0F40">
        <w:rPr>
          <w:rFonts w:ascii="TH SarabunIT๙" w:hAnsi="TH SarabunIT๙" w:cs="TH SarabunIT๙" w:hint="cs"/>
          <w:color w:val="FF0000"/>
          <w:sz w:val="32"/>
          <w:szCs w:val="32"/>
          <w:cs/>
        </w:rPr>
        <w:t>1</w:t>
      </w:r>
      <w:r w:rsidR="00D725B2" w:rsidRPr="008E0F40">
        <w:rPr>
          <w:rFonts w:ascii="TH SarabunIT๙" w:hAnsi="TH SarabunIT๙" w:cs="TH SarabunIT๙" w:hint="cs"/>
          <w:color w:val="FF0000"/>
          <w:sz w:val="32"/>
          <w:szCs w:val="32"/>
          <w:cs/>
        </w:rPr>
        <w:t>60</w:t>
      </w:r>
      <w:r w:rsidR="004B7047" w:rsidRPr="008E0F40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ลงวันที่ ๑</w:t>
      </w:r>
      <w:r w:rsidR="00D725B2" w:rsidRPr="008E0F40">
        <w:rPr>
          <w:rFonts w:ascii="TH SarabunIT๙" w:hAnsi="TH SarabunIT๙" w:cs="TH SarabunIT๙" w:hint="cs"/>
          <w:color w:val="FF0000"/>
          <w:sz w:val="32"/>
          <w:szCs w:val="32"/>
          <w:cs/>
        </w:rPr>
        <w:t>9</w:t>
      </w:r>
      <w:r w:rsidR="004B7047" w:rsidRPr="008E0F40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D725B2" w:rsidRPr="008E0F40">
        <w:rPr>
          <w:rFonts w:ascii="TH SarabunIT๙" w:hAnsi="TH SarabunIT๙" w:cs="TH SarabunIT๙" w:hint="cs"/>
          <w:color w:val="FF0000"/>
          <w:sz w:val="32"/>
          <w:szCs w:val="32"/>
          <w:cs/>
        </w:rPr>
        <w:t>สิงหา</w:t>
      </w:r>
      <w:r w:rsidR="004B7047" w:rsidRPr="008E0F40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คม </w:t>
      </w:r>
      <w:r w:rsidR="004B7047" w:rsidRPr="008E0F40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๒๕๖๓ </w:t>
      </w:r>
      <w:r w:rsidRPr="00F75DC9">
        <w:rPr>
          <w:rFonts w:ascii="TH SarabunIT๙" w:hAnsi="TH SarabunIT๙" w:cs="TH SarabunIT๙"/>
          <w:sz w:val="32"/>
          <w:szCs w:val="32"/>
          <w:cs/>
        </w:rPr>
        <w:t xml:space="preserve">อนุญาตให้    </w:t>
      </w:r>
      <w:r w:rsidR="00D725B2" w:rsidRPr="00C92845">
        <w:rPr>
          <w:rFonts w:ascii="TH SarabunIT๙" w:hAnsi="TH SarabunIT๙" w:cs="TH SarabunIT๙" w:hint="cs"/>
          <w:spacing w:val="-4"/>
          <w:sz w:val="32"/>
          <w:szCs w:val="32"/>
          <w:cs/>
        </w:rPr>
        <w:t>เจ้าหน้าที่</w:t>
      </w:r>
      <w:r w:rsidR="00D725B2" w:rsidRPr="008E0F40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 xml:space="preserve">สำนักงานสาธารณสุขจังหวัดพะเยา </w:t>
      </w:r>
      <w:r w:rsidR="00D725B2" w:rsidRPr="00C92845">
        <w:rPr>
          <w:rFonts w:ascii="TH SarabunIT๙" w:hAnsi="TH SarabunIT๙" w:cs="TH SarabunIT๙" w:hint="cs"/>
          <w:spacing w:val="-4"/>
          <w:sz w:val="32"/>
          <w:szCs w:val="32"/>
          <w:cs/>
        </w:rPr>
        <w:t>ดังมีรายชื่อต่อไปนี้</w:t>
      </w:r>
    </w:p>
    <w:p w:rsidR="00D725B2" w:rsidRDefault="00D725B2" w:rsidP="00D725B2">
      <w:pPr>
        <w:pStyle w:val="ac"/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8E0F40"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="008E0F40">
        <w:rPr>
          <w:rFonts w:ascii="TH SarabunIT๙" w:hAnsi="TH SarabunIT๙" w:cs="TH SarabunIT๙" w:hint="cs"/>
          <w:sz w:val="32"/>
          <w:szCs w:val="32"/>
          <w:cs/>
        </w:rPr>
        <w:tab/>
      </w:r>
      <w:r w:rsidR="008E0F40">
        <w:rPr>
          <w:rFonts w:ascii="TH SarabunIT๙" w:hAnsi="TH SarabunIT๙" w:cs="TH SarabunIT๙" w:hint="cs"/>
          <w:sz w:val="32"/>
          <w:szCs w:val="32"/>
          <w:cs/>
        </w:rPr>
        <w:tab/>
      </w:r>
      <w:r w:rsidR="008E0F40">
        <w:rPr>
          <w:rFonts w:ascii="TH SarabunIT๙" w:hAnsi="TH SarabunIT๙" w:cs="TH SarabunIT๙" w:hint="cs"/>
          <w:sz w:val="32"/>
          <w:szCs w:val="32"/>
          <w:cs/>
        </w:rPr>
        <w:tab/>
      </w:r>
      <w:r w:rsidR="008E0F40">
        <w:rPr>
          <w:rFonts w:ascii="TH SarabunIT๙" w:hAnsi="TH SarabunIT๙" w:cs="TH SarabunIT๙" w:hint="cs"/>
          <w:sz w:val="32"/>
          <w:szCs w:val="32"/>
          <w:cs/>
        </w:rPr>
        <w:tab/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725B2" w:rsidRDefault="00D725B2" w:rsidP="00D725B2">
      <w:pPr>
        <w:pStyle w:val="ac"/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 w:rsidR="008E0F40"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="008E0F40">
        <w:rPr>
          <w:rFonts w:ascii="TH SarabunIT๙" w:hAnsi="TH SarabunIT๙" w:cs="TH SarabunIT๙" w:hint="cs"/>
          <w:sz w:val="32"/>
          <w:szCs w:val="32"/>
          <w:cs/>
        </w:rPr>
        <w:tab/>
      </w:r>
      <w:r w:rsidR="008E0F40">
        <w:rPr>
          <w:rFonts w:ascii="TH SarabunIT๙" w:hAnsi="TH SarabunIT๙" w:cs="TH SarabunIT๙" w:hint="cs"/>
          <w:sz w:val="32"/>
          <w:szCs w:val="32"/>
          <w:cs/>
        </w:rPr>
        <w:tab/>
      </w:r>
      <w:r w:rsidR="008E0F40">
        <w:rPr>
          <w:rFonts w:ascii="TH SarabunIT๙" w:hAnsi="TH SarabunIT๙" w:cs="TH SarabunIT๙" w:hint="cs"/>
          <w:sz w:val="32"/>
          <w:szCs w:val="32"/>
          <w:cs/>
        </w:rPr>
        <w:tab/>
      </w:r>
      <w:r w:rsidR="008E0F40">
        <w:rPr>
          <w:rFonts w:ascii="TH SarabunIT๙" w:hAnsi="TH SarabunIT๙" w:cs="TH SarabunIT๙" w:hint="cs"/>
          <w:sz w:val="32"/>
          <w:szCs w:val="32"/>
          <w:cs/>
        </w:rPr>
        <w:tab/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725B2" w:rsidRDefault="00D725B2" w:rsidP="00D725B2">
      <w:pPr>
        <w:pStyle w:val="ac"/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8E0F40"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="008E0F40">
        <w:rPr>
          <w:rFonts w:ascii="TH SarabunIT๙" w:hAnsi="TH SarabunIT๙" w:cs="TH SarabunIT๙" w:hint="cs"/>
          <w:sz w:val="32"/>
          <w:szCs w:val="32"/>
          <w:cs/>
        </w:rPr>
        <w:tab/>
      </w:r>
      <w:r w:rsidR="008E0F40">
        <w:rPr>
          <w:rFonts w:ascii="TH SarabunIT๙" w:hAnsi="TH SarabunIT๙" w:cs="TH SarabunIT๙" w:hint="cs"/>
          <w:sz w:val="32"/>
          <w:szCs w:val="32"/>
          <w:cs/>
        </w:rPr>
        <w:tab/>
      </w:r>
      <w:r w:rsidR="008E0F40">
        <w:rPr>
          <w:rFonts w:ascii="TH SarabunIT๙" w:hAnsi="TH SarabunIT๙" w:cs="TH SarabunIT๙" w:hint="cs"/>
          <w:sz w:val="32"/>
          <w:szCs w:val="32"/>
          <w:cs/>
        </w:rPr>
        <w:tab/>
      </w:r>
      <w:r w:rsidR="008E0F40">
        <w:rPr>
          <w:rFonts w:ascii="TH SarabunIT๙" w:hAnsi="TH SarabunIT๙" w:cs="TH SarabunIT๙" w:hint="cs"/>
          <w:sz w:val="32"/>
          <w:szCs w:val="32"/>
          <w:cs/>
        </w:rPr>
        <w:tab/>
        <w:t>ตำแหน่ง</w:t>
      </w:r>
    </w:p>
    <w:p w:rsidR="008E0F40" w:rsidRDefault="00D725B2" w:rsidP="00D725B2">
      <w:pPr>
        <w:pStyle w:val="ac"/>
        <w:spacing w:after="0"/>
        <w:ind w:firstLine="1418"/>
        <w:jc w:val="thaiDistribute"/>
        <w:rPr>
          <w:rFonts w:ascii="TH SarabunIT๙" w:hAnsi="TH SarabunIT๙" w:cs="TH SarabunIT๙"/>
          <w:spacing w:val="-12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8E0F40"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="008E0F40">
        <w:rPr>
          <w:rFonts w:ascii="TH SarabunIT๙" w:hAnsi="TH SarabunIT๙" w:cs="TH SarabunIT๙" w:hint="cs"/>
          <w:sz w:val="32"/>
          <w:szCs w:val="32"/>
          <w:cs/>
        </w:rPr>
        <w:tab/>
      </w:r>
      <w:r w:rsidR="008E0F40">
        <w:rPr>
          <w:rFonts w:ascii="TH SarabunIT๙" w:hAnsi="TH SarabunIT๙" w:cs="TH SarabunIT๙" w:hint="cs"/>
          <w:sz w:val="32"/>
          <w:szCs w:val="32"/>
          <w:cs/>
        </w:rPr>
        <w:tab/>
      </w:r>
      <w:r w:rsidR="008E0F40">
        <w:rPr>
          <w:rFonts w:ascii="TH SarabunIT๙" w:hAnsi="TH SarabunIT๙" w:cs="TH SarabunIT๙" w:hint="cs"/>
          <w:sz w:val="32"/>
          <w:szCs w:val="32"/>
          <w:cs/>
        </w:rPr>
        <w:tab/>
      </w:r>
      <w:r w:rsidR="008E0F40">
        <w:rPr>
          <w:rFonts w:ascii="TH SarabunIT๙" w:hAnsi="TH SarabunIT๙" w:cs="TH SarabunIT๙" w:hint="cs"/>
          <w:sz w:val="32"/>
          <w:szCs w:val="32"/>
          <w:cs/>
        </w:rPr>
        <w:tab/>
        <w:t xml:space="preserve">ตำแหน่ง </w:t>
      </w:r>
    </w:p>
    <w:p w:rsidR="00D725B2" w:rsidRPr="008E0F40" w:rsidRDefault="00F75DC9" w:rsidP="00D725B2">
      <w:pPr>
        <w:pStyle w:val="ac"/>
        <w:spacing w:after="0"/>
        <w:ind w:firstLine="1418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F75DC9">
        <w:rPr>
          <w:rFonts w:ascii="TH SarabunIT๙" w:hAnsi="TH SarabunIT๙" w:cs="TH SarabunIT๙"/>
          <w:spacing w:val="-12"/>
          <w:sz w:val="32"/>
          <w:szCs w:val="32"/>
          <w:cs/>
        </w:rPr>
        <w:t>ปฏิบัติงานนอกเวลาราชการ</w:t>
      </w:r>
      <w:r w:rsidRPr="00F75DC9">
        <w:rPr>
          <w:rFonts w:ascii="TH SarabunIT๙" w:hAnsi="TH SarabunIT๙" w:cs="TH SarabunIT๙"/>
          <w:sz w:val="32"/>
          <w:szCs w:val="32"/>
          <w:cs/>
        </w:rPr>
        <w:t xml:space="preserve"> ในการ</w:t>
      </w:r>
      <w:r w:rsidR="00D725B2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D725B2">
        <w:rPr>
          <w:rFonts w:ascii="TH SarabunIT๙" w:hAnsi="TH SarabunIT๙" w:cs="TH SarabunIT๙" w:hint="cs"/>
          <w:sz w:val="32"/>
          <w:szCs w:val="32"/>
          <w:cs/>
        </w:rPr>
        <w:t>ลงพื้นที่</w:t>
      </w:r>
      <w:r w:rsidR="008E0F40">
        <w:rPr>
          <w:rFonts w:ascii="TH SarabunIT๙" w:hAnsi="TH SarabunIT๙" w:cs="TH SarabunIT๙" w:hint="cs"/>
          <w:sz w:val="32"/>
          <w:szCs w:val="32"/>
          <w:cs/>
        </w:rPr>
        <w:t>ออกตรวจ</w:t>
      </w:r>
      <w:r w:rsidR="008E0F40">
        <w:rPr>
          <w:rFonts w:ascii="TH SarabunIT๙" w:hAnsi="TH SarabunIT๙" w:cs="TH SarabunIT๙" w:hint="cs"/>
          <w:sz w:val="32"/>
          <w:szCs w:val="32"/>
          <w:cs/>
        </w:rPr>
        <w:t>เฝ้าระวัง ตรวจเตือน ประชาสัมพันธ์ และบังคับใช้กฎหมายพระราชบัญญัติควบคุมเครื่องดื่มแอลกอฮอล์ พ.ศ. 2551 และพระราชบัญญัติควบคุม</w:t>
      </w:r>
      <w:r w:rsidR="008E0F40" w:rsidRPr="008E0F40">
        <w:rPr>
          <w:rFonts w:ascii="TH SarabunIT๙" w:hAnsi="TH SarabunIT๙" w:cs="TH SarabunIT๙" w:hint="cs"/>
          <w:spacing w:val="-4"/>
          <w:sz w:val="32"/>
          <w:szCs w:val="32"/>
          <w:cs/>
        </w:rPr>
        <w:t>ผลิตภัณฑ์ยาสูบ พ.ศ. 2560</w:t>
      </w:r>
      <w:r w:rsidR="008E0F40" w:rsidRPr="008E0F4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8E0F40" w:rsidRPr="008E0F40">
        <w:rPr>
          <w:rFonts w:ascii="TH SarabunIT๙" w:hAnsi="TH SarabunIT๙" w:cs="TH SarabunIT๙" w:hint="cs"/>
          <w:spacing w:val="-4"/>
          <w:sz w:val="32"/>
          <w:szCs w:val="32"/>
          <w:cs/>
        </w:rPr>
        <w:t>ใน</w:t>
      </w:r>
      <w:r w:rsidR="008E0F40" w:rsidRPr="008E0F4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วันที่ </w:t>
      </w:r>
      <w:r w:rsidR="008E0F40" w:rsidRPr="008E0F40">
        <w:rPr>
          <w:rFonts w:ascii="TH SarabunIT๙" w:hAnsi="TH SarabunIT๙" w:cs="TH SarabunIT๙"/>
          <w:spacing w:val="-4"/>
          <w:sz w:val="32"/>
          <w:szCs w:val="32"/>
        </w:rPr>
        <w:t xml:space="preserve">26 </w:t>
      </w:r>
      <w:r w:rsidR="008E0F40" w:rsidRPr="008E0F4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กุมภาพันธ์ พ.ศ. 2564 </w:t>
      </w:r>
      <w:r w:rsidR="008E0F40" w:rsidRPr="008E0F4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(วันมาฆบูชา) </w:t>
      </w:r>
      <w:r w:rsidR="008E0F40" w:rsidRPr="008E0F4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ตั้งแต่เวลา 09.00 </w:t>
      </w:r>
      <w:r w:rsidR="008E0F40" w:rsidRPr="008E0F40">
        <w:rPr>
          <w:rFonts w:ascii="TH SarabunIT๙" w:hAnsi="TH SarabunIT๙" w:cs="TH SarabunIT๙"/>
          <w:spacing w:val="-4"/>
          <w:sz w:val="32"/>
          <w:szCs w:val="32"/>
        </w:rPr>
        <w:t xml:space="preserve">- 12.00 </w:t>
      </w:r>
      <w:r w:rsidR="008E0F40" w:rsidRPr="008E0F40">
        <w:rPr>
          <w:rFonts w:ascii="TH SarabunIT๙" w:hAnsi="TH SarabunIT๙" w:cs="TH SarabunIT๙" w:hint="cs"/>
          <w:spacing w:val="-4"/>
          <w:sz w:val="32"/>
          <w:szCs w:val="32"/>
          <w:cs/>
        </w:rPr>
        <w:t>น</w:t>
      </w:r>
      <w:r w:rsidR="008E0F40">
        <w:rPr>
          <w:rFonts w:ascii="TH SarabunIT๙" w:hAnsi="TH SarabunIT๙" w:cs="TH SarabunIT๙" w:hint="cs"/>
          <w:spacing w:val="-4"/>
          <w:sz w:val="32"/>
          <w:szCs w:val="32"/>
          <w:cs/>
        </w:rPr>
        <w:t>.</w:t>
      </w:r>
      <w:r w:rsidR="00D725B2">
        <w:rPr>
          <w:rFonts w:ascii="TH SarabunIT๙" w:hAnsi="TH SarabunIT๙" w:cs="TH SarabunIT๙" w:hint="cs"/>
          <w:sz w:val="32"/>
          <w:szCs w:val="32"/>
          <w:cs/>
        </w:rPr>
        <w:t>โดยมี</w:t>
      </w:r>
      <w:r w:rsidR="00D725B2" w:rsidRPr="0073609F">
        <w:rPr>
          <w:rFonts w:ascii="TH SarabunIT๙" w:hAnsi="TH SarabunIT๙" w:cs="TH SarabunIT๙"/>
          <w:sz w:val="32"/>
          <w:szCs w:val="32"/>
          <w:cs/>
        </w:rPr>
        <w:t>นาย</w:t>
      </w:r>
      <w:r w:rsidR="008E0F40">
        <w:rPr>
          <w:rFonts w:ascii="TH SarabunIT๙" w:hAnsi="TH SarabunIT๙" w:cs="TH SarabunIT๙" w:hint="cs"/>
          <w:sz w:val="32"/>
          <w:szCs w:val="32"/>
          <w:cs/>
        </w:rPr>
        <w:t>......................ตำแหน่ง..........................</w:t>
      </w:r>
      <w:r w:rsidR="00D725B2">
        <w:rPr>
          <w:rFonts w:ascii="TH SarabunIT๙" w:hAnsi="TH SarabunIT๙" w:cs="TH SarabunIT๙" w:hint="cs"/>
          <w:sz w:val="32"/>
          <w:szCs w:val="32"/>
          <w:cs/>
        </w:rPr>
        <w:t xml:space="preserve"> เป็นผู้ควบคุมการปฏิบัติงาน ตามคำสั่ง</w:t>
      </w:r>
      <w:r w:rsidR="00D725B2" w:rsidRPr="008E0F40">
        <w:rPr>
          <w:rFonts w:ascii="TH SarabunIT๙" w:hAnsi="TH SarabunIT๙" w:cs="TH SarabunIT๙" w:hint="cs"/>
          <w:color w:val="FF0000"/>
          <w:sz w:val="32"/>
          <w:szCs w:val="32"/>
          <w:cs/>
        </w:rPr>
        <w:t>สำนักงานสาธารณสุขจังหวัดพะเยา ที่ 153/2563 ลงวันที่ 19 สิงหาคม 2563</w:t>
      </w:r>
    </w:p>
    <w:p w:rsidR="008E0F40" w:rsidRDefault="00F75DC9" w:rsidP="008E0F40">
      <w:pPr>
        <w:pStyle w:val="ac"/>
        <w:spacing w:before="12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F75DC9">
        <w:rPr>
          <w:rFonts w:ascii="TH SarabunIT๙" w:hAnsi="TH SarabunIT๙" w:cs="TH SarabunIT๙"/>
          <w:sz w:val="32"/>
          <w:szCs w:val="32"/>
          <w:cs/>
        </w:rPr>
        <w:tab/>
      </w:r>
      <w:r w:rsidRPr="00F75DC9">
        <w:rPr>
          <w:rFonts w:ascii="TH SarabunIT๙" w:hAnsi="TH SarabunIT๙" w:cs="TH SarabunIT๙"/>
          <w:sz w:val="32"/>
          <w:szCs w:val="32"/>
          <w:cs/>
        </w:rPr>
        <w:tab/>
        <w:t xml:space="preserve">บัดนี้ </w:t>
      </w:r>
      <w:r w:rsidR="00D725B2">
        <w:rPr>
          <w:rFonts w:ascii="TH SarabunIT๙" w:hAnsi="TH SarabunIT๙" w:cs="TH SarabunIT๙" w:hint="cs"/>
          <w:sz w:val="32"/>
          <w:szCs w:val="32"/>
          <w:cs/>
        </w:rPr>
        <w:t>การปฏิบัติราชการนอกเวลาดังกล่าวข้างต้น</w:t>
      </w:r>
      <w:r w:rsidRPr="00F75DC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75DC9">
        <w:rPr>
          <w:rFonts w:ascii="TH SarabunIT๙" w:hAnsi="TH SarabunIT๙" w:cs="TH SarabunIT๙"/>
          <w:sz w:val="32"/>
          <w:szCs w:val="32"/>
          <w:cs/>
        </w:rPr>
        <w:t xml:space="preserve">ได้ดำเนินการตามภารกิจเรียบร้อยแล้ว </w:t>
      </w:r>
      <w:r w:rsidR="00D725B2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7A5A4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จึงขออนุมัติเบิกเงินค่าตอบแทนให้เจ้าหน้าที่ปฏิบัติงาน จำนวน </w:t>
      </w:r>
      <w:r w:rsidR="00D725B2" w:rsidRPr="008E0F40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</w:rPr>
        <w:t>4</w:t>
      </w:r>
      <w:r w:rsidR="00D725B2" w:rsidRPr="007A5A4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คน คนละ 150 </w:t>
      </w:r>
      <w:r w:rsidRPr="007A5A48">
        <w:rPr>
          <w:rFonts w:ascii="TH SarabunIT๙" w:hAnsi="TH SarabunIT๙" w:cs="TH SarabunIT๙"/>
          <w:spacing w:val="-6"/>
          <w:sz w:val="32"/>
          <w:szCs w:val="32"/>
          <w:cs/>
        </w:rPr>
        <w:t>บาท</w:t>
      </w:r>
      <w:r w:rsidR="007A5A48" w:rsidRPr="007A5A4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รวมเป็นเงิน </w:t>
      </w:r>
      <w:r w:rsidR="007A5A48" w:rsidRPr="008E0F40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</w:rPr>
        <w:t xml:space="preserve">600 </w:t>
      </w:r>
      <w:r w:rsidR="007A5A48" w:rsidRPr="007A5A48">
        <w:rPr>
          <w:rFonts w:ascii="TH SarabunIT๙" w:hAnsi="TH SarabunIT๙" w:cs="TH SarabunIT๙" w:hint="cs"/>
          <w:spacing w:val="-6"/>
          <w:sz w:val="32"/>
          <w:szCs w:val="32"/>
          <w:cs/>
        </w:rPr>
        <w:t>บาท</w:t>
      </w:r>
      <w:r w:rsidRPr="00F75DC9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F75DC9">
        <w:rPr>
          <w:rFonts w:ascii="TH SarabunIT๙" w:hAnsi="TH SarabunIT๙" w:cs="TH SarabunIT๙"/>
          <w:sz w:val="32"/>
          <w:szCs w:val="32"/>
          <w:cs/>
        </w:rPr>
        <w:t>(</w:t>
      </w:r>
      <w:r w:rsidR="007A5A48" w:rsidRPr="008E0F40">
        <w:rPr>
          <w:rFonts w:ascii="TH SarabunIT๙" w:hAnsi="TH SarabunIT๙" w:cs="TH SarabunIT๙" w:hint="cs"/>
          <w:color w:val="FF0000"/>
          <w:sz w:val="32"/>
          <w:szCs w:val="32"/>
          <w:cs/>
        </w:rPr>
        <w:t>หกร้อย</w:t>
      </w:r>
      <w:r w:rsidR="004B7047" w:rsidRPr="008E0F40">
        <w:rPr>
          <w:rFonts w:ascii="TH SarabunIT๙" w:hAnsi="TH SarabunIT๙" w:cs="TH SarabunIT๙" w:hint="cs"/>
          <w:color w:val="FF0000"/>
          <w:sz w:val="32"/>
          <w:szCs w:val="32"/>
          <w:cs/>
        </w:rPr>
        <w:t>บาทถ้วน</w:t>
      </w:r>
      <w:r w:rsidRPr="00F75DC9">
        <w:rPr>
          <w:rFonts w:ascii="TH SarabunIT๙" w:hAnsi="TH SarabunIT๙" w:cs="TH SarabunIT๙"/>
          <w:spacing w:val="-8"/>
          <w:sz w:val="32"/>
          <w:szCs w:val="32"/>
          <w:cs/>
        </w:rPr>
        <w:t>) รายละเอียดตามหลักฐานที่แนบมาพร้อมนี้ จาก</w:t>
      </w:r>
      <w:r w:rsidR="008E0F40">
        <w:rPr>
          <w:rFonts w:ascii="TH SarabunIT๙" w:hAnsi="TH SarabunIT๙" w:cs="TH SarabunIT๙" w:hint="cs"/>
          <w:spacing w:val="-8"/>
          <w:sz w:val="32"/>
          <w:szCs w:val="32"/>
          <w:cs/>
          <w:lang w:val="en-GB"/>
        </w:rPr>
        <w:t>โครงการ</w:t>
      </w:r>
      <w:r w:rsidR="008E0F40" w:rsidRPr="00817640">
        <w:rPr>
          <w:rFonts w:ascii="TH SarabunIT๙" w:hAnsi="TH SarabunIT๙" w:cs="TH SarabunIT๙" w:hint="cs"/>
          <w:sz w:val="32"/>
          <w:szCs w:val="32"/>
          <w:cs/>
          <w:lang w:val="en-GB"/>
        </w:rPr>
        <w:t>สนับสนุนการควบคุมการบริโภคเครื่องดื่มแอลกอฮอล์และยาสูบจังหวัดพะเยา ปี 2562 - 2564</w:t>
      </w:r>
    </w:p>
    <w:p w:rsidR="00F75DC9" w:rsidRPr="00F75DC9" w:rsidRDefault="00F75DC9" w:rsidP="008E0F40">
      <w:pPr>
        <w:pStyle w:val="ac"/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75DC9">
        <w:rPr>
          <w:rFonts w:ascii="TH SarabunIT๙" w:hAnsi="TH SarabunIT๙" w:cs="TH SarabunIT๙"/>
          <w:sz w:val="32"/>
          <w:szCs w:val="32"/>
          <w:cs/>
        </w:rPr>
        <w:tab/>
      </w:r>
      <w:r w:rsidRPr="00F75DC9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</w:t>
      </w:r>
      <w:r w:rsidR="00C04535">
        <w:rPr>
          <w:rFonts w:ascii="TH SarabunIT๙" w:hAnsi="TH SarabunIT๙" w:cs="TH SarabunIT๙" w:hint="cs"/>
          <w:sz w:val="32"/>
          <w:szCs w:val="32"/>
          <w:cs/>
        </w:rPr>
        <w:t>พิจารณา</w:t>
      </w:r>
      <w:r w:rsidRPr="00F75DC9">
        <w:rPr>
          <w:rFonts w:ascii="TH SarabunIT๙" w:hAnsi="TH SarabunIT๙" w:cs="TH SarabunIT๙"/>
          <w:sz w:val="32"/>
          <w:szCs w:val="32"/>
          <w:cs/>
        </w:rPr>
        <w:t xml:space="preserve">อนุมัติ </w:t>
      </w:r>
    </w:p>
    <w:p w:rsidR="00F75DC9" w:rsidRDefault="00F75DC9" w:rsidP="00F75DC9">
      <w:pPr>
        <w:ind w:firstLine="1411"/>
        <w:rPr>
          <w:rFonts w:ascii="TH SarabunPSK" w:hAnsi="TH SarabunPSK" w:cs="TH SarabunPSK"/>
          <w:sz w:val="32"/>
          <w:szCs w:val="32"/>
        </w:rPr>
      </w:pPr>
    </w:p>
    <w:p w:rsidR="00BE6CC2" w:rsidRDefault="00BE6CC2" w:rsidP="00BF7ADB">
      <w:pPr>
        <w:ind w:firstLine="1701"/>
        <w:jc w:val="thaiDistribute"/>
        <w:rPr>
          <w:rFonts w:ascii="TH SarabunIT๙" w:hAnsi="TH SarabunIT๙" w:cs="TH SarabunIT๙"/>
          <w:sz w:val="32"/>
          <w:szCs w:val="32"/>
          <w:cs/>
          <w:lang w:val="en-GB"/>
        </w:rPr>
      </w:pPr>
    </w:p>
    <w:p w:rsidR="00E541F8" w:rsidRPr="007A5A48" w:rsidRDefault="00E541F8" w:rsidP="007A5A48">
      <w:pPr>
        <w:ind w:firstLine="720"/>
        <w:rPr>
          <w:rFonts w:ascii="TH SarabunIT๙" w:hAnsi="TH SarabunIT๙" w:cs="TH SarabunIT๙"/>
          <w:sz w:val="32"/>
          <w:szCs w:val="32"/>
          <w:cs/>
          <w:lang w:val="en-GB"/>
        </w:rPr>
      </w:pPr>
      <w:bookmarkStart w:id="0" w:name="_GoBack"/>
      <w:bookmarkEnd w:id="0"/>
    </w:p>
    <w:sectPr w:rsidR="00E541F8" w:rsidRPr="007A5A48" w:rsidSect="00BE6CC2">
      <w:headerReference w:type="even" r:id="rId10"/>
      <w:headerReference w:type="default" r:id="rId11"/>
      <w:pgSz w:w="11906" w:h="16838" w:code="9"/>
      <w:pgMar w:top="709" w:right="1134" w:bottom="709" w:left="1701" w:header="851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9BF" w:rsidRDefault="004F79BF">
      <w:r>
        <w:separator/>
      </w:r>
    </w:p>
  </w:endnote>
  <w:endnote w:type="continuationSeparator" w:id="0">
    <w:p w:rsidR="004F79BF" w:rsidRDefault="004F7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9BF" w:rsidRDefault="004F79BF">
      <w:r>
        <w:separator/>
      </w:r>
    </w:p>
  </w:footnote>
  <w:footnote w:type="continuationSeparator" w:id="0">
    <w:p w:rsidR="004F79BF" w:rsidRDefault="004F7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A25" w:rsidRDefault="00771A25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771A25" w:rsidRDefault="00771A2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A25" w:rsidRPr="00D6626B" w:rsidRDefault="00771A25" w:rsidP="00D6626B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>
      <w:rPr>
        <w:rStyle w:val="a6"/>
        <w:rFonts w:ascii="TH SarabunPSK" w:hAnsi="TH SarabunPSK" w:cs="TH SarabunPSK" w:hint="cs"/>
        <w:sz w:val="32"/>
        <w:szCs w:val="32"/>
        <w:cs/>
      </w:rPr>
      <w:t xml:space="preserve">- </w: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begin"/>
    </w:r>
    <w:r w:rsidRPr="00D6626B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separate"/>
    </w:r>
    <w:r w:rsidR="008E0F40">
      <w:rPr>
        <w:rStyle w:val="a6"/>
        <w:rFonts w:ascii="TH SarabunPSK" w:hAnsi="TH SarabunPSK" w:cs="TH SarabunPSK"/>
        <w:noProof/>
        <w:sz w:val="32"/>
        <w:szCs w:val="32"/>
        <w:cs/>
      </w:rPr>
      <w:t>๒</w: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end"/>
    </w:r>
    <w:r>
      <w:rPr>
        <w:rStyle w:val="a6"/>
        <w:rFonts w:ascii="TH SarabunPSK" w:hAnsi="TH SarabunPSK" w:cs="TH SarabunPSK" w:hint="cs"/>
        <w:sz w:val="32"/>
        <w:szCs w:val="32"/>
        <w:cs/>
      </w:rPr>
      <w:t xml:space="preserve"> -</w:t>
    </w:r>
  </w:p>
  <w:p w:rsidR="00771A25" w:rsidRPr="00D6626B" w:rsidRDefault="00771A25">
    <w:pPr>
      <w:pStyle w:val="a5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804D8"/>
    <w:multiLevelType w:val="multilevel"/>
    <w:tmpl w:val="FD16D72E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F4B"/>
    <w:rsid w:val="000009B3"/>
    <w:rsid w:val="000031D9"/>
    <w:rsid w:val="00015347"/>
    <w:rsid w:val="00023C6F"/>
    <w:rsid w:val="00031729"/>
    <w:rsid w:val="00041424"/>
    <w:rsid w:val="00042FAF"/>
    <w:rsid w:val="0005300B"/>
    <w:rsid w:val="0006583D"/>
    <w:rsid w:val="00097268"/>
    <w:rsid w:val="000A1286"/>
    <w:rsid w:val="000A2EDC"/>
    <w:rsid w:val="000A3F72"/>
    <w:rsid w:val="000A546E"/>
    <w:rsid w:val="000C638F"/>
    <w:rsid w:val="000D658D"/>
    <w:rsid w:val="000E3F1C"/>
    <w:rsid w:val="000E7914"/>
    <w:rsid w:val="000F1430"/>
    <w:rsid w:val="000F24F2"/>
    <w:rsid w:val="000F3217"/>
    <w:rsid w:val="000F7ABF"/>
    <w:rsid w:val="001061A4"/>
    <w:rsid w:val="00107DC9"/>
    <w:rsid w:val="00116DEB"/>
    <w:rsid w:val="00123AC2"/>
    <w:rsid w:val="001250DB"/>
    <w:rsid w:val="00130C1E"/>
    <w:rsid w:val="00133668"/>
    <w:rsid w:val="00134EFE"/>
    <w:rsid w:val="00144F4B"/>
    <w:rsid w:val="001608E6"/>
    <w:rsid w:val="0016718F"/>
    <w:rsid w:val="00193FB7"/>
    <w:rsid w:val="001A2EBB"/>
    <w:rsid w:val="001A7FBA"/>
    <w:rsid w:val="001B75B6"/>
    <w:rsid w:val="001C105F"/>
    <w:rsid w:val="001F5E85"/>
    <w:rsid w:val="002125DF"/>
    <w:rsid w:val="00212B9F"/>
    <w:rsid w:val="00234405"/>
    <w:rsid w:val="00253A90"/>
    <w:rsid w:val="002747A4"/>
    <w:rsid w:val="00292293"/>
    <w:rsid w:val="00295D8D"/>
    <w:rsid w:val="002971EE"/>
    <w:rsid w:val="002A7712"/>
    <w:rsid w:val="002B1A3A"/>
    <w:rsid w:val="002B341D"/>
    <w:rsid w:val="002C4718"/>
    <w:rsid w:val="002C6080"/>
    <w:rsid w:val="002D1C61"/>
    <w:rsid w:val="002D60A8"/>
    <w:rsid w:val="002E1B71"/>
    <w:rsid w:val="002E1EB8"/>
    <w:rsid w:val="002E473E"/>
    <w:rsid w:val="002F5A59"/>
    <w:rsid w:val="002F6F5E"/>
    <w:rsid w:val="002F7535"/>
    <w:rsid w:val="00331522"/>
    <w:rsid w:val="00334352"/>
    <w:rsid w:val="00354C92"/>
    <w:rsid w:val="00361562"/>
    <w:rsid w:val="00370AFF"/>
    <w:rsid w:val="00387B20"/>
    <w:rsid w:val="003906BC"/>
    <w:rsid w:val="00396096"/>
    <w:rsid w:val="00397FC9"/>
    <w:rsid w:val="003B0B81"/>
    <w:rsid w:val="003B1D84"/>
    <w:rsid w:val="003B3E0E"/>
    <w:rsid w:val="003D070B"/>
    <w:rsid w:val="003D6F9E"/>
    <w:rsid w:val="003D753F"/>
    <w:rsid w:val="00416752"/>
    <w:rsid w:val="0044361C"/>
    <w:rsid w:val="004470AA"/>
    <w:rsid w:val="00456A4E"/>
    <w:rsid w:val="00496263"/>
    <w:rsid w:val="004A20F0"/>
    <w:rsid w:val="004A357A"/>
    <w:rsid w:val="004B4D7E"/>
    <w:rsid w:val="004B7047"/>
    <w:rsid w:val="004C53C8"/>
    <w:rsid w:val="004D4738"/>
    <w:rsid w:val="004D720A"/>
    <w:rsid w:val="004E0491"/>
    <w:rsid w:val="004F79BF"/>
    <w:rsid w:val="00500DC9"/>
    <w:rsid w:val="005115F5"/>
    <w:rsid w:val="005231D2"/>
    <w:rsid w:val="00545952"/>
    <w:rsid w:val="005521D8"/>
    <w:rsid w:val="00560909"/>
    <w:rsid w:val="00593132"/>
    <w:rsid w:val="00595044"/>
    <w:rsid w:val="005B472D"/>
    <w:rsid w:val="005B65E2"/>
    <w:rsid w:val="005C1689"/>
    <w:rsid w:val="005C3EAA"/>
    <w:rsid w:val="005C78A6"/>
    <w:rsid w:val="005D24E0"/>
    <w:rsid w:val="005D67B1"/>
    <w:rsid w:val="005D7997"/>
    <w:rsid w:val="005F4EE0"/>
    <w:rsid w:val="00602F01"/>
    <w:rsid w:val="006170AF"/>
    <w:rsid w:val="006223BE"/>
    <w:rsid w:val="00630B2B"/>
    <w:rsid w:val="00654702"/>
    <w:rsid w:val="0065730E"/>
    <w:rsid w:val="006574B3"/>
    <w:rsid w:val="00664879"/>
    <w:rsid w:val="00666492"/>
    <w:rsid w:val="006720DE"/>
    <w:rsid w:val="006A4118"/>
    <w:rsid w:val="006B17F4"/>
    <w:rsid w:val="006B477A"/>
    <w:rsid w:val="006D16F7"/>
    <w:rsid w:val="006D4CB9"/>
    <w:rsid w:val="006E1372"/>
    <w:rsid w:val="006E2F11"/>
    <w:rsid w:val="00713692"/>
    <w:rsid w:val="00721C1B"/>
    <w:rsid w:val="007279F0"/>
    <w:rsid w:val="00742CDE"/>
    <w:rsid w:val="00750CDA"/>
    <w:rsid w:val="0076095A"/>
    <w:rsid w:val="0076563E"/>
    <w:rsid w:val="00771A25"/>
    <w:rsid w:val="00793116"/>
    <w:rsid w:val="007941B5"/>
    <w:rsid w:val="007A17AB"/>
    <w:rsid w:val="007A5481"/>
    <w:rsid w:val="007A5A48"/>
    <w:rsid w:val="007B5EED"/>
    <w:rsid w:val="007B74E7"/>
    <w:rsid w:val="007C366B"/>
    <w:rsid w:val="007D41AF"/>
    <w:rsid w:val="007E1557"/>
    <w:rsid w:val="007E2CED"/>
    <w:rsid w:val="007E414C"/>
    <w:rsid w:val="007E5882"/>
    <w:rsid w:val="007E6E95"/>
    <w:rsid w:val="008009B6"/>
    <w:rsid w:val="00806C76"/>
    <w:rsid w:val="00810A98"/>
    <w:rsid w:val="00813A13"/>
    <w:rsid w:val="00823B3B"/>
    <w:rsid w:val="008276CF"/>
    <w:rsid w:val="00841B9F"/>
    <w:rsid w:val="008444D0"/>
    <w:rsid w:val="00845AAA"/>
    <w:rsid w:val="00847CBE"/>
    <w:rsid w:val="00851E6C"/>
    <w:rsid w:val="008529BD"/>
    <w:rsid w:val="008535D9"/>
    <w:rsid w:val="00854240"/>
    <w:rsid w:val="008543F6"/>
    <w:rsid w:val="00856DE1"/>
    <w:rsid w:val="00864A59"/>
    <w:rsid w:val="0086677E"/>
    <w:rsid w:val="008720A2"/>
    <w:rsid w:val="00881E53"/>
    <w:rsid w:val="0088575B"/>
    <w:rsid w:val="0089643C"/>
    <w:rsid w:val="008A6B41"/>
    <w:rsid w:val="008B695C"/>
    <w:rsid w:val="008E0F40"/>
    <w:rsid w:val="008F2960"/>
    <w:rsid w:val="008F398A"/>
    <w:rsid w:val="00904C2B"/>
    <w:rsid w:val="00905A13"/>
    <w:rsid w:val="00912606"/>
    <w:rsid w:val="0091649C"/>
    <w:rsid w:val="009172AA"/>
    <w:rsid w:val="00921E9F"/>
    <w:rsid w:val="00923102"/>
    <w:rsid w:val="00927D3D"/>
    <w:rsid w:val="00946E2C"/>
    <w:rsid w:val="00951D06"/>
    <w:rsid w:val="00955755"/>
    <w:rsid w:val="00967745"/>
    <w:rsid w:val="009762E0"/>
    <w:rsid w:val="0098198D"/>
    <w:rsid w:val="00990D85"/>
    <w:rsid w:val="009A7F33"/>
    <w:rsid w:val="009B6156"/>
    <w:rsid w:val="009C74E1"/>
    <w:rsid w:val="009D74D7"/>
    <w:rsid w:val="009F072C"/>
    <w:rsid w:val="00A000A1"/>
    <w:rsid w:val="00A04174"/>
    <w:rsid w:val="00A07BE2"/>
    <w:rsid w:val="00A07F0F"/>
    <w:rsid w:val="00A14AF2"/>
    <w:rsid w:val="00A15747"/>
    <w:rsid w:val="00A34A7B"/>
    <w:rsid w:val="00A405A5"/>
    <w:rsid w:val="00A418D5"/>
    <w:rsid w:val="00A44834"/>
    <w:rsid w:val="00A60D81"/>
    <w:rsid w:val="00A64DF4"/>
    <w:rsid w:val="00A6558B"/>
    <w:rsid w:val="00A67C9C"/>
    <w:rsid w:val="00A740F8"/>
    <w:rsid w:val="00A8077E"/>
    <w:rsid w:val="00A83A03"/>
    <w:rsid w:val="00A97E58"/>
    <w:rsid w:val="00AB3BC8"/>
    <w:rsid w:val="00AB4E5B"/>
    <w:rsid w:val="00AB6BCC"/>
    <w:rsid w:val="00AD0725"/>
    <w:rsid w:val="00AD3E48"/>
    <w:rsid w:val="00AE4267"/>
    <w:rsid w:val="00B27E89"/>
    <w:rsid w:val="00B42A5E"/>
    <w:rsid w:val="00B53CCD"/>
    <w:rsid w:val="00B5543A"/>
    <w:rsid w:val="00B666C1"/>
    <w:rsid w:val="00B80B01"/>
    <w:rsid w:val="00B84294"/>
    <w:rsid w:val="00B84631"/>
    <w:rsid w:val="00B8566C"/>
    <w:rsid w:val="00B85DFB"/>
    <w:rsid w:val="00B9416D"/>
    <w:rsid w:val="00BA0460"/>
    <w:rsid w:val="00BA1EE9"/>
    <w:rsid w:val="00BA67AF"/>
    <w:rsid w:val="00BA751A"/>
    <w:rsid w:val="00BC1C4A"/>
    <w:rsid w:val="00BD0903"/>
    <w:rsid w:val="00BD5C28"/>
    <w:rsid w:val="00BD5F65"/>
    <w:rsid w:val="00BD7661"/>
    <w:rsid w:val="00BE0998"/>
    <w:rsid w:val="00BE32F1"/>
    <w:rsid w:val="00BE6356"/>
    <w:rsid w:val="00BE6CC2"/>
    <w:rsid w:val="00BF2FE5"/>
    <w:rsid w:val="00BF5176"/>
    <w:rsid w:val="00BF571A"/>
    <w:rsid w:val="00BF7ADB"/>
    <w:rsid w:val="00C04535"/>
    <w:rsid w:val="00C071C8"/>
    <w:rsid w:val="00C11C62"/>
    <w:rsid w:val="00C13F57"/>
    <w:rsid w:val="00C205E8"/>
    <w:rsid w:val="00C4799E"/>
    <w:rsid w:val="00C64CA0"/>
    <w:rsid w:val="00C765D5"/>
    <w:rsid w:val="00C8229B"/>
    <w:rsid w:val="00C831F8"/>
    <w:rsid w:val="00C87E7C"/>
    <w:rsid w:val="00C90E4C"/>
    <w:rsid w:val="00C94909"/>
    <w:rsid w:val="00CA006B"/>
    <w:rsid w:val="00CA01E6"/>
    <w:rsid w:val="00CB4879"/>
    <w:rsid w:val="00CC4A27"/>
    <w:rsid w:val="00CD6AE3"/>
    <w:rsid w:val="00CE501B"/>
    <w:rsid w:val="00CF0903"/>
    <w:rsid w:val="00CF5436"/>
    <w:rsid w:val="00D14CF2"/>
    <w:rsid w:val="00D25875"/>
    <w:rsid w:val="00D2782E"/>
    <w:rsid w:val="00D331E8"/>
    <w:rsid w:val="00D35165"/>
    <w:rsid w:val="00D44FC6"/>
    <w:rsid w:val="00D46C65"/>
    <w:rsid w:val="00D518B7"/>
    <w:rsid w:val="00D5402D"/>
    <w:rsid w:val="00D55E31"/>
    <w:rsid w:val="00D56C92"/>
    <w:rsid w:val="00D6626B"/>
    <w:rsid w:val="00D725B2"/>
    <w:rsid w:val="00D8498A"/>
    <w:rsid w:val="00D91336"/>
    <w:rsid w:val="00D9144B"/>
    <w:rsid w:val="00D95090"/>
    <w:rsid w:val="00DB17C0"/>
    <w:rsid w:val="00DB489D"/>
    <w:rsid w:val="00DB4C0D"/>
    <w:rsid w:val="00DB7138"/>
    <w:rsid w:val="00DB741A"/>
    <w:rsid w:val="00DC37B4"/>
    <w:rsid w:val="00DD158E"/>
    <w:rsid w:val="00DE143B"/>
    <w:rsid w:val="00E1109B"/>
    <w:rsid w:val="00E116F3"/>
    <w:rsid w:val="00E12667"/>
    <w:rsid w:val="00E14F9A"/>
    <w:rsid w:val="00E171C7"/>
    <w:rsid w:val="00E45B7E"/>
    <w:rsid w:val="00E537F1"/>
    <w:rsid w:val="00E541F8"/>
    <w:rsid w:val="00E57402"/>
    <w:rsid w:val="00E73D25"/>
    <w:rsid w:val="00E7419E"/>
    <w:rsid w:val="00EC19B1"/>
    <w:rsid w:val="00EC4829"/>
    <w:rsid w:val="00ED22A2"/>
    <w:rsid w:val="00ED295D"/>
    <w:rsid w:val="00EE0B18"/>
    <w:rsid w:val="00EE0C32"/>
    <w:rsid w:val="00EE5903"/>
    <w:rsid w:val="00EF3A76"/>
    <w:rsid w:val="00F01EE4"/>
    <w:rsid w:val="00F1023D"/>
    <w:rsid w:val="00F116A9"/>
    <w:rsid w:val="00F13133"/>
    <w:rsid w:val="00F22179"/>
    <w:rsid w:val="00F23720"/>
    <w:rsid w:val="00F404E3"/>
    <w:rsid w:val="00F444AB"/>
    <w:rsid w:val="00F57925"/>
    <w:rsid w:val="00F61FFE"/>
    <w:rsid w:val="00F75DC9"/>
    <w:rsid w:val="00F779EB"/>
    <w:rsid w:val="00F80E5C"/>
    <w:rsid w:val="00F85429"/>
    <w:rsid w:val="00F93312"/>
    <w:rsid w:val="00FA3B1D"/>
    <w:rsid w:val="00FA7033"/>
    <w:rsid w:val="00FB3EF2"/>
    <w:rsid w:val="00FD44DF"/>
    <w:rsid w:val="00FF0131"/>
    <w:rsid w:val="00FF5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0F8"/>
    <w:rPr>
      <w:sz w:val="24"/>
      <w:szCs w:val="28"/>
    </w:rPr>
  </w:style>
  <w:style w:type="paragraph" w:styleId="5">
    <w:name w:val="heading 5"/>
    <w:basedOn w:val="a"/>
    <w:next w:val="a"/>
    <w:qFormat/>
    <w:rsid w:val="00BC1C4A"/>
    <w:pPr>
      <w:keepNext/>
      <w:spacing w:before="240"/>
      <w:outlineLvl w:val="4"/>
    </w:pPr>
    <w:rPr>
      <w:rFonts w:eastAsia="Cordia New" w:cs="Tahoma"/>
      <w:b/>
      <w:bCs/>
      <w:sz w:val="72"/>
      <w:szCs w:val="72"/>
      <w:lang w:eastAsia="th-TH"/>
    </w:rPr>
  </w:style>
  <w:style w:type="paragraph" w:styleId="6">
    <w:name w:val="heading 6"/>
    <w:basedOn w:val="a"/>
    <w:next w:val="a"/>
    <w:qFormat/>
    <w:rsid w:val="00BC1C4A"/>
    <w:pPr>
      <w:keepNext/>
      <w:outlineLvl w:val="5"/>
    </w:pPr>
    <w:rPr>
      <w:rFonts w:eastAsia="Cordia New" w:cs="Tahoma"/>
      <w:b/>
      <w:bCs/>
      <w:sz w:val="2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BD5F65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BD5F65"/>
    <w:rPr>
      <w:rFonts w:ascii="Tahoma" w:hAnsi="Tahoma"/>
      <w:sz w:val="16"/>
    </w:rPr>
  </w:style>
  <w:style w:type="paragraph" w:styleId="aa">
    <w:name w:val="Body Text Indent"/>
    <w:basedOn w:val="a"/>
    <w:link w:val="ab"/>
    <w:rsid w:val="00023C6F"/>
    <w:pPr>
      <w:ind w:firstLine="720"/>
    </w:pPr>
    <w:rPr>
      <w:rFonts w:ascii="Cordia New" w:eastAsia="Cordia New" w:hAnsi="Cordia New" w:cs="Cordia New"/>
      <w:sz w:val="32"/>
      <w:szCs w:val="32"/>
    </w:rPr>
  </w:style>
  <w:style w:type="character" w:customStyle="1" w:styleId="ab">
    <w:name w:val="การเยื้องเนื้อความ อักขระ"/>
    <w:basedOn w:val="a0"/>
    <w:link w:val="aa"/>
    <w:rsid w:val="00023C6F"/>
    <w:rPr>
      <w:rFonts w:ascii="Cordia New" w:eastAsia="Cordia New" w:hAnsi="Cordia New" w:cs="Cordia New"/>
      <w:sz w:val="32"/>
      <w:szCs w:val="32"/>
    </w:rPr>
  </w:style>
  <w:style w:type="paragraph" w:styleId="ac">
    <w:name w:val="Body Text"/>
    <w:basedOn w:val="a"/>
    <w:link w:val="ad"/>
    <w:rsid w:val="00F75DC9"/>
    <w:pPr>
      <w:spacing w:after="120"/>
    </w:pPr>
  </w:style>
  <w:style w:type="character" w:customStyle="1" w:styleId="ad">
    <w:name w:val="เนื้อความ อักขระ"/>
    <w:basedOn w:val="a0"/>
    <w:link w:val="ac"/>
    <w:rsid w:val="00F75DC9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0F8"/>
    <w:rPr>
      <w:sz w:val="24"/>
      <w:szCs w:val="28"/>
    </w:rPr>
  </w:style>
  <w:style w:type="paragraph" w:styleId="5">
    <w:name w:val="heading 5"/>
    <w:basedOn w:val="a"/>
    <w:next w:val="a"/>
    <w:qFormat/>
    <w:rsid w:val="00BC1C4A"/>
    <w:pPr>
      <w:keepNext/>
      <w:spacing w:before="240"/>
      <w:outlineLvl w:val="4"/>
    </w:pPr>
    <w:rPr>
      <w:rFonts w:eastAsia="Cordia New" w:cs="Tahoma"/>
      <w:b/>
      <w:bCs/>
      <w:sz w:val="72"/>
      <w:szCs w:val="72"/>
      <w:lang w:eastAsia="th-TH"/>
    </w:rPr>
  </w:style>
  <w:style w:type="paragraph" w:styleId="6">
    <w:name w:val="heading 6"/>
    <w:basedOn w:val="a"/>
    <w:next w:val="a"/>
    <w:qFormat/>
    <w:rsid w:val="00BC1C4A"/>
    <w:pPr>
      <w:keepNext/>
      <w:outlineLvl w:val="5"/>
    </w:pPr>
    <w:rPr>
      <w:rFonts w:eastAsia="Cordia New" w:cs="Tahoma"/>
      <w:b/>
      <w:bCs/>
      <w:sz w:val="2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BD5F65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BD5F65"/>
    <w:rPr>
      <w:rFonts w:ascii="Tahoma" w:hAnsi="Tahoma"/>
      <w:sz w:val="16"/>
    </w:rPr>
  </w:style>
  <w:style w:type="paragraph" w:styleId="aa">
    <w:name w:val="Body Text Indent"/>
    <w:basedOn w:val="a"/>
    <w:link w:val="ab"/>
    <w:rsid w:val="00023C6F"/>
    <w:pPr>
      <w:ind w:firstLine="720"/>
    </w:pPr>
    <w:rPr>
      <w:rFonts w:ascii="Cordia New" w:eastAsia="Cordia New" w:hAnsi="Cordia New" w:cs="Cordia New"/>
      <w:sz w:val="32"/>
      <w:szCs w:val="32"/>
    </w:rPr>
  </w:style>
  <w:style w:type="character" w:customStyle="1" w:styleId="ab">
    <w:name w:val="การเยื้องเนื้อความ อักขระ"/>
    <w:basedOn w:val="a0"/>
    <w:link w:val="aa"/>
    <w:rsid w:val="00023C6F"/>
    <w:rPr>
      <w:rFonts w:ascii="Cordia New" w:eastAsia="Cordia New" w:hAnsi="Cordia New" w:cs="Cordia New"/>
      <w:sz w:val="32"/>
      <w:szCs w:val="32"/>
    </w:rPr>
  </w:style>
  <w:style w:type="paragraph" w:styleId="ac">
    <w:name w:val="Body Text"/>
    <w:basedOn w:val="a"/>
    <w:link w:val="ad"/>
    <w:rsid w:val="00F75DC9"/>
    <w:pPr>
      <w:spacing w:after="120"/>
    </w:pPr>
  </w:style>
  <w:style w:type="character" w:customStyle="1" w:styleId="ad">
    <w:name w:val="เนื้อความ อักขระ"/>
    <w:basedOn w:val="a0"/>
    <w:link w:val="ac"/>
    <w:rsid w:val="00F75DC9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3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crut-in.dotx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AE3C5-6D12-4750-B3A6-283A1927C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crut-in</Template>
  <TotalTime>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2020-08-25T02:22:00Z</cp:lastPrinted>
  <dcterms:created xsi:type="dcterms:W3CDTF">2021-02-16T03:44:00Z</dcterms:created>
  <dcterms:modified xsi:type="dcterms:W3CDTF">2021-02-16T03:44:00Z</dcterms:modified>
</cp:coreProperties>
</file>